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8AB0E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河南神采奕扬传媒用工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47438794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河南神采奕扬传媒有限公司</w:t>
      </w:r>
    </w:p>
    <w:p w14:paraId="1FFA506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电商类型公司，直播带货，团播直播，货架电商</w:t>
      </w:r>
    </w:p>
    <w:p w14:paraId="3522998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13B1AD6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电商</w:t>
      </w:r>
    </w:p>
    <w:p w14:paraId="7AE9678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李仟</w:t>
      </w:r>
    </w:p>
    <w:p w14:paraId="5DA0F52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16613752222 </w:t>
      </w:r>
    </w:p>
    <w:p w14:paraId="1AE9298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邮箱：875446770@qq.com    </w:t>
      </w:r>
    </w:p>
    <w:p w14:paraId="4E2D5F3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5F11AF1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直播带货，团播直播需求20人</w:t>
      </w:r>
    </w:p>
    <w:p w14:paraId="2B0C22A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视频剪辑与拍摄需求5人</w:t>
      </w:r>
    </w:p>
    <w:p w14:paraId="0CA9FCE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客服人员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需求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10人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会计人员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需求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br w:type="textWrapping"/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妆造人员需求3人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</w:t>
      </w:r>
    </w:p>
    <w:p w14:paraId="3E60191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以上人员要求专业素质强，良好的沟通能力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</w:t>
      </w:r>
    </w:p>
    <w:p w14:paraId="70A0F77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2856F1B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1、直播带货，团播，底薪加提成看个人能力定3500-8000元/月;</w:t>
      </w:r>
    </w:p>
    <w:p w14:paraId="31B13934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2、视频剪辑与拍摄3500-5000元/月;</w:t>
      </w:r>
    </w:p>
    <w:p w14:paraId="53C200D2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3、客服人员2800-4000元/月，会计3000-5000元/月，妆造2800-4000元/月。</w:t>
      </w:r>
      <w:bookmarkStart w:id="0" w:name="_GoBack"/>
      <w:bookmarkEnd w:id="0"/>
    </w:p>
    <w:p w14:paraId="3F6821FE">
      <w:pPr>
        <w:spacing w:line="600" w:lineRule="exact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相关福利：团建，生日会，员工关怀。</w:t>
      </w:r>
    </w:p>
    <w:p w14:paraId="183798D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平顶山新华区数字产业园A座1层中厅                                              </w:t>
      </w:r>
    </w:p>
    <w:p w14:paraId="6B2C00F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C2D71DC"/>
    <w:rsid w:val="0D071DDD"/>
    <w:rsid w:val="1959028A"/>
    <w:rsid w:val="19F73A90"/>
    <w:rsid w:val="21681610"/>
    <w:rsid w:val="26E848A3"/>
    <w:rsid w:val="320F470F"/>
    <w:rsid w:val="338C0DA0"/>
    <w:rsid w:val="357A5FF4"/>
    <w:rsid w:val="419B0120"/>
    <w:rsid w:val="434D53A5"/>
    <w:rsid w:val="4B972761"/>
    <w:rsid w:val="4F421746"/>
    <w:rsid w:val="537C75C9"/>
    <w:rsid w:val="548250F0"/>
    <w:rsid w:val="55C83F55"/>
    <w:rsid w:val="58DB6CD4"/>
    <w:rsid w:val="5BBF18F3"/>
    <w:rsid w:val="5E7B6072"/>
    <w:rsid w:val="5EC13DAF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248</Words>
  <Characters>316</Characters>
  <Lines>0</Lines>
  <Paragraphs>0</Paragraphs>
  <TotalTime>1</TotalTime>
  <ScaleCrop>false</ScaleCrop>
  <LinksUpToDate>false</LinksUpToDate>
  <CharactersWithSpaces>394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2026-01-26T02:08:45Z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